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14F" w:rsidRPr="00CC7E63" w:rsidRDefault="00BB014F" w:rsidP="00073FF8">
      <w:pPr>
        <w:spacing w:line="360" w:lineRule="auto"/>
        <w:jc w:val="center"/>
        <w:outlineLvl w:val="0"/>
        <w:rPr>
          <w:rFonts w:ascii="黑体" w:eastAsia="黑体"/>
          <w:b/>
          <w:sz w:val="36"/>
          <w:szCs w:val="36"/>
        </w:rPr>
      </w:pPr>
      <w:bookmarkStart w:id="0" w:name="_Toc236208845"/>
      <w:r w:rsidRPr="00CC7E63">
        <w:rPr>
          <w:rFonts w:ascii="黑体" w:eastAsia="黑体"/>
          <w:b/>
          <w:sz w:val="36"/>
          <w:szCs w:val="36"/>
        </w:rPr>
        <w:t>2015</w:t>
      </w:r>
      <w:r w:rsidRPr="00CC7E63">
        <w:rPr>
          <w:rFonts w:ascii="黑体" w:eastAsia="黑体" w:hint="eastAsia"/>
          <w:b/>
          <w:sz w:val="36"/>
          <w:szCs w:val="36"/>
        </w:rPr>
        <w:t>年集美大学诚毅学院第五届运动会游泳比赛</w:t>
      </w:r>
    </w:p>
    <w:p w:rsidR="00BB014F" w:rsidRDefault="00BB014F" w:rsidP="00CC7E63">
      <w:pPr>
        <w:spacing w:line="360" w:lineRule="auto"/>
        <w:jc w:val="center"/>
        <w:outlineLvl w:val="0"/>
        <w:rPr>
          <w:rFonts w:ascii="黑体" w:eastAsia="黑体"/>
          <w:b/>
          <w:sz w:val="36"/>
          <w:szCs w:val="36"/>
        </w:rPr>
      </w:pPr>
      <w:r w:rsidRPr="00CC7E63">
        <w:rPr>
          <w:rFonts w:ascii="黑体" w:eastAsia="黑体" w:hint="eastAsia"/>
          <w:b/>
          <w:sz w:val="36"/>
          <w:szCs w:val="36"/>
        </w:rPr>
        <w:t>竞赛规程</w:t>
      </w:r>
      <w:bookmarkEnd w:id="0"/>
    </w:p>
    <w:p w:rsidR="00BB014F" w:rsidRPr="00CC7E63" w:rsidRDefault="00BB014F" w:rsidP="00CC7E63">
      <w:pPr>
        <w:spacing w:line="360" w:lineRule="auto"/>
        <w:jc w:val="center"/>
        <w:outlineLvl w:val="0"/>
        <w:rPr>
          <w:rFonts w:ascii="黑体" w:eastAsia="黑体"/>
          <w:b/>
          <w:sz w:val="36"/>
          <w:szCs w:val="36"/>
        </w:rPr>
      </w:pP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一、举办单位：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主办单位：诚毅学院体育运动委员会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承办单位：诚毅学院公体教学部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协办单位：灰</w:t>
      </w:r>
      <w:r w:rsidRPr="001F4A05">
        <w:rPr>
          <w:rFonts w:ascii="仿宋_GB2312" w:eastAsia="仿宋_GB2312" w:cs="宋体"/>
          <w:sz w:val="24"/>
        </w:rPr>
        <w:t xml:space="preserve"> </w:t>
      </w:r>
      <w:r w:rsidRPr="001F4A05">
        <w:rPr>
          <w:rFonts w:ascii="仿宋_GB2312" w:eastAsia="仿宋_GB2312" w:cs="宋体" w:hint="eastAsia"/>
          <w:sz w:val="24"/>
        </w:rPr>
        <w:t>草</w:t>
      </w:r>
      <w:r w:rsidRPr="001F4A05">
        <w:rPr>
          <w:rFonts w:ascii="仿宋_GB2312" w:eastAsia="仿宋_GB2312" w:cs="宋体"/>
          <w:sz w:val="24"/>
        </w:rPr>
        <w:t xml:space="preserve"> </w:t>
      </w:r>
      <w:r w:rsidRPr="001F4A05">
        <w:rPr>
          <w:rFonts w:ascii="仿宋_GB2312" w:eastAsia="仿宋_GB2312" w:cs="宋体" w:hint="eastAsia"/>
          <w:sz w:val="24"/>
        </w:rPr>
        <w:t>社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二、比赛时间和地点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bookmarkStart w:id="1" w:name="OLE_LINK1"/>
      <w:r w:rsidRPr="001F4A05">
        <w:rPr>
          <w:rFonts w:ascii="仿宋_GB2312" w:eastAsia="仿宋_GB2312" w:cs="宋体" w:hint="eastAsia"/>
          <w:sz w:val="24"/>
        </w:rPr>
        <w:t>比赛时间：</w:t>
      </w:r>
      <w:r w:rsidRPr="001F4A05">
        <w:rPr>
          <w:rFonts w:ascii="仿宋_GB2312" w:eastAsia="仿宋_GB2312" w:cs="宋体"/>
          <w:sz w:val="24"/>
        </w:rPr>
        <w:t>2015</w:t>
      </w:r>
      <w:r w:rsidRPr="001F4A05">
        <w:rPr>
          <w:rFonts w:ascii="仿宋_GB2312" w:eastAsia="仿宋_GB2312" w:cs="宋体" w:hint="eastAsia"/>
          <w:sz w:val="24"/>
        </w:rPr>
        <w:t>年</w:t>
      </w:r>
      <w:r w:rsidRPr="001F4A05">
        <w:rPr>
          <w:rFonts w:ascii="仿宋_GB2312" w:eastAsia="仿宋_GB2312" w:cs="宋体"/>
          <w:sz w:val="24"/>
        </w:rPr>
        <w:t>10</w:t>
      </w:r>
      <w:r w:rsidRPr="001F4A05">
        <w:rPr>
          <w:rFonts w:ascii="仿宋_GB2312" w:eastAsia="仿宋_GB2312" w:cs="宋体" w:hint="eastAsia"/>
          <w:sz w:val="24"/>
        </w:rPr>
        <w:t>月</w:t>
      </w:r>
      <w:r w:rsidRPr="001F4A05">
        <w:rPr>
          <w:rFonts w:ascii="仿宋_GB2312" w:eastAsia="仿宋_GB2312" w:cs="宋体"/>
          <w:sz w:val="24"/>
        </w:rPr>
        <w:t>18</w:t>
      </w:r>
      <w:r w:rsidRPr="001F4A05">
        <w:rPr>
          <w:rFonts w:ascii="仿宋_GB2312" w:eastAsia="仿宋_GB2312" w:cs="宋体" w:hint="eastAsia"/>
          <w:sz w:val="24"/>
        </w:rPr>
        <w:t>日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比赛地点：</w:t>
      </w:r>
      <w:bookmarkEnd w:id="1"/>
      <w:r w:rsidRPr="001F4A05">
        <w:rPr>
          <w:rFonts w:ascii="仿宋_GB2312" w:eastAsia="仿宋_GB2312" w:cs="宋体" w:hint="eastAsia"/>
          <w:sz w:val="24"/>
        </w:rPr>
        <w:t>集美大学轮机学院游泳池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三、参加人员：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诚毅学院在校师生，在校生以大一大二为主。（详细见后面）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四、竞赛项目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男：</w:t>
      </w:r>
      <w:r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自由泳：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</w:smartTagPr>
        <w:r w:rsidRPr="001F4A05">
          <w:rPr>
            <w:rFonts w:ascii="仿宋_GB2312" w:eastAsia="仿宋_GB2312" w:cs="宋体"/>
            <w:sz w:val="24"/>
          </w:rPr>
          <w:t>50</w:t>
        </w:r>
        <w:r w:rsidRPr="001F4A05">
          <w:rPr>
            <w:rFonts w:ascii="仿宋_GB2312" w:eastAsia="仿宋_GB2312" w:cs="宋体" w:hint="eastAsia"/>
            <w:sz w:val="24"/>
          </w:rPr>
          <w:t>米</w:t>
        </w:r>
      </w:smartTag>
      <w:r w:rsidRPr="001F4A05">
        <w:rPr>
          <w:rFonts w:ascii="仿宋_GB2312" w:eastAsia="仿宋_GB2312" w:cs="宋体" w:hint="eastAsia"/>
          <w:sz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</w:smartTagPr>
        <w:r w:rsidRPr="001F4A05">
          <w:rPr>
            <w:rFonts w:ascii="仿宋_GB2312" w:eastAsia="仿宋_GB2312" w:cs="宋体"/>
            <w:sz w:val="24"/>
          </w:rPr>
          <w:t>100</w:t>
        </w:r>
        <w:r w:rsidRPr="001F4A05">
          <w:rPr>
            <w:rFonts w:ascii="仿宋_GB2312" w:eastAsia="仿宋_GB2312" w:cs="宋体" w:hint="eastAsia"/>
            <w:sz w:val="24"/>
          </w:rPr>
          <w:t>米</w:t>
        </w:r>
      </w:smartTag>
      <w:r w:rsidRPr="001F4A05">
        <w:rPr>
          <w:rFonts w:ascii="仿宋_GB2312" w:eastAsia="仿宋_GB2312" w:cs="宋体" w:hint="eastAsia"/>
          <w:sz w:val="24"/>
        </w:rPr>
        <w:t>。</w:t>
      </w:r>
    </w:p>
    <w:p w:rsidR="00BB014F" w:rsidRPr="001F4A05" w:rsidRDefault="00BB014F" w:rsidP="002152FA">
      <w:pPr>
        <w:snapToGrid w:val="0"/>
        <w:spacing w:line="360" w:lineRule="auto"/>
        <w:ind w:firstLineChars="300" w:firstLine="720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蛙</w:t>
      </w:r>
      <w:r w:rsidRPr="001F4A05"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泳：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</w:smartTagPr>
        <w:r w:rsidRPr="001F4A05">
          <w:rPr>
            <w:rFonts w:ascii="仿宋_GB2312" w:eastAsia="仿宋_GB2312" w:cs="宋体"/>
            <w:sz w:val="24"/>
          </w:rPr>
          <w:t>50</w:t>
        </w:r>
        <w:r w:rsidRPr="001F4A05">
          <w:rPr>
            <w:rFonts w:ascii="仿宋_GB2312" w:eastAsia="仿宋_GB2312" w:cs="宋体" w:hint="eastAsia"/>
            <w:sz w:val="24"/>
          </w:rPr>
          <w:t>米</w:t>
        </w:r>
      </w:smartTag>
      <w:r w:rsidRPr="001F4A05">
        <w:rPr>
          <w:rFonts w:ascii="仿宋_GB2312" w:eastAsia="仿宋_GB2312" w:cs="宋体" w:hint="eastAsia"/>
          <w:sz w:val="24"/>
        </w:rPr>
        <w:t>，</w:t>
      </w:r>
      <w:r w:rsidRPr="001F4A05">
        <w:rPr>
          <w:rFonts w:ascii="仿宋_GB2312" w:eastAsia="仿宋_GB2312" w:cs="宋体"/>
          <w:sz w:val="24"/>
        </w:rPr>
        <w:t>100</w:t>
      </w:r>
      <w:r w:rsidRPr="001F4A05">
        <w:rPr>
          <w:rFonts w:ascii="仿宋_GB2312" w:eastAsia="仿宋_GB2312" w:cs="宋体" w:hint="eastAsia"/>
          <w:sz w:val="24"/>
        </w:rPr>
        <w:t>米。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女：</w:t>
      </w:r>
      <w:r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自由泳：</w:t>
      </w:r>
      <w:r w:rsidRPr="001F4A05">
        <w:rPr>
          <w:rFonts w:ascii="仿宋_GB2312" w:eastAsia="仿宋_GB2312" w:cs="宋体"/>
          <w:sz w:val="24"/>
        </w:rPr>
        <w:t>50</w:t>
      </w:r>
      <w:r w:rsidRPr="001F4A05">
        <w:rPr>
          <w:rFonts w:ascii="仿宋_GB2312" w:eastAsia="仿宋_GB2312" w:cs="宋体" w:hint="eastAsia"/>
          <w:sz w:val="24"/>
        </w:rPr>
        <w:t>米。</w:t>
      </w:r>
    </w:p>
    <w:p w:rsidR="00BB014F" w:rsidRPr="001F4A05" w:rsidRDefault="00BB014F" w:rsidP="002152FA">
      <w:pPr>
        <w:snapToGrid w:val="0"/>
        <w:spacing w:line="360" w:lineRule="auto"/>
        <w:ind w:firstLineChars="300" w:firstLine="720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蛙</w:t>
      </w:r>
      <w:r w:rsidRPr="001F4A05"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泳：</w:t>
      </w:r>
      <w:r w:rsidRPr="001F4A05">
        <w:rPr>
          <w:rFonts w:ascii="仿宋_GB2312" w:eastAsia="仿宋_GB2312" w:cs="宋体"/>
          <w:sz w:val="24"/>
        </w:rPr>
        <w:t>50</w:t>
      </w:r>
      <w:r w:rsidRPr="001F4A05">
        <w:rPr>
          <w:rFonts w:ascii="仿宋_GB2312" w:eastAsia="仿宋_GB2312" w:cs="宋体" w:hint="eastAsia"/>
          <w:sz w:val="24"/>
        </w:rPr>
        <w:t>米。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男女：男女</w:t>
      </w:r>
      <w:r w:rsidRPr="001F4A05">
        <w:rPr>
          <w:rFonts w:ascii="仿宋_GB2312" w:eastAsia="仿宋_GB2312" w:cs="宋体"/>
          <w:sz w:val="24"/>
        </w:rPr>
        <w:t>4*50</w:t>
      </w:r>
      <w:r w:rsidRPr="001F4A05">
        <w:rPr>
          <w:rFonts w:ascii="仿宋_GB2312" w:eastAsia="仿宋_GB2312" w:cs="宋体" w:hint="eastAsia"/>
          <w:sz w:val="24"/>
        </w:rPr>
        <w:t>米混合自由泳接力（两男两女）</w:t>
      </w:r>
    </w:p>
    <w:p w:rsidR="00BB014F" w:rsidRPr="001F4A05" w:rsidRDefault="00BB014F" w:rsidP="002152FA">
      <w:pPr>
        <w:snapToGrid w:val="0"/>
        <w:spacing w:line="360" w:lineRule="auto"/>
        <w:ind w:firstLineChars="300" w:firstLine="720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水中拔河</w:t>
      </w:r>
      <w:r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英雄救美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五、报名规定（须知）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1.</w:t>
      </w:r>
      <w:r w:rsidRPr="001F4A05">
        <w:rPr>
          <w:rFonts w:ascii="仿宋_GB2312" w:eastAsia="仿宋_GB2312" w:cs="宋体" w:hint="eastAsia"/>
          <w:sz w:val="24"/>
        </w:rPr>
        <w:t>参加比赛的学生必须是诚毅学院在校学生。</w:t>
      </w:r>
    </w:p>
    <w:p w:rsidR="00BB014F" w:rsidRPr="001F4A05" w:rsidRDefault="00BB014F" w:rsidP="001F4A05">
      <w:pPr>
        <w:snapToGrid w:val="0"/>
        <w:spacing w:line="360" w:lineRule="auto"/>
        <w:ind w:firstLineChars="225" w:firstLine="540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此次比赛以大一大二学生为主，各系大二报名学生最多</w:t>
      </w:r>
      <w:r w:rsidRPr="001F4A05">
        <w:rPr>
          <w:rFonts w:ascii="仿宋_GB2312" w:eastAsia="仿宋_GB2312" w:cs="宋体"/>
          <w:sz w:val="24"/>
        </w:rPr>
        <w:t>4</w:t>
      </w:r>
      <w:r w:rsidRPr="001F4A05">
        <w:rPr>
          <w:rFonts w:ascii="仿宋_GB2312" w:eastAsia="仿宋_GB2312" w:cs="宋体" w:hint="eastAsia"/>
          <w:sz w:val="24"/>
        </w:rPr>
        <w:t>人，大三最多</w:t>
      </w: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人，大一最多</w:t>
      </w:r>
      <w:r w:rsidRPr="001F4A05">
        <w:rPr>
          <w:rFonts w:ascii="仿宋_GB2312" w:eastAsia="仿宋_GB2312" w:cs="宋体"/>
          <w:sz w:val="24"/>
        </w:rPr>
        <w:t>7</w:t>
      </w:r>
      <w:r w:rsidRPr="001F4A05">
        <w:rPr>
          <w:rFonts w:ascii="仿宋_GB2312" w:eastAsia="仿宋_GB2312" w:cs="宋体" w:hint="eastAsia"/>
          <w:sz w:val="24"/>
        </w:rPr>
        <w:t>人。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．每名运动员限报</w:t>
      </w: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项个人项目，同时可兼报接力项目。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3.</w:t>
      </w:r>
      <w:r w:rsidRPr="001F4A05">
        <w:rPr>
          <w:rFonts w:ascii="仿宋_GB2312" w:eastAsia="仿宋_GB2312" w:cs="宋体" w:hint="eastAsia"/>
          <w:sz w:val="24"/>
        </w:rPr>
        <w:t>参赛以系为单位，每系指定一名老师将参加比赛人员名单于</w:t>
      </w:r>
      <w:r>
        <w:rPr>
          <w:rFonts w:ascii="仿宋_GB2312" w:eastAsia="仿宋_GB2312" w:cs="宋体"/>
          <w:sz w:val="24"/>
        </w:rPr>
        <w:t>10</w:t>
      </w:r>
      <w:r w:rsidRPr="001F4A05">
        <w:rPr>
          <w:rFonts w:ascii="仿宋_GB2312" w:eastAsia="仿宋_GB2312" w:cs="宋体" w:hint="eastAsia"/>
          <w:sz w:val="24"/>
        </w:rPr>
        <w:t>月</w:t>
      </w:r>
      <w:r>
        <w:rPr>
          <w:rFonts w:ascii="仿宋_GB2312" w:eastAsia="仿宋_GB2312" w:cs="宋体"/>
          <w:sz w:val="24"/>
        </w:rPr>
        <w:t>10</w:t>
      </w:r>
      <w:r w:rsidRPr="001F4A05">
        <w:rPr>
          <w:rFonts w:ascii="仿宋_GB2312" w:eastAsia="仿宋_GB2312" w:cs="宋体" w:hint="eastAsia"/>
          <w:sz w:val="24"/>
        </w:rPr>
        <w:t>日前统一交至公体教学部邱老师处。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4</w:t>
      </w:r>
      <w:r w:rsidRPr="001F4A05">
        <w:rPr>
          <w:rFonts w:ascii="仿宋_GB2312" w:eastAsia="仿宋_GB2312" w:cs="宋体" w:hint="eastAsia"/>
          <w:sz w:val="24"/>
        </w:rPr>
        <w:t>．各组报名人数不足</w:t>
      </w:r>
      <w:r w:rsidRPr="001F4A05">
        <w:rPr>
          <w:rFonts w:ascii="仿宋_GB2312" w:eastAsia="仿宋_GB2312" w:cs="宋体"/>
          <w:sz w:val="24"/>
        </w:rPr>
        <w:t>3</w:t>
      </w:r>
      <w:r w:rsidRPr="001F4A05">
        <w:rPr>
          <w:rFonts w:ascii="仿宋_GB2312" w:eastAsia="仿宋_GB2312" w:cs="宋体" w:hint="eastAsia"/>
          <w:sz w:val="24"/>
        </w:rPr>
        <w:t>个单位或不足</w:t>
      </w:r>
      <w:r w:rsidRPr="001F4A05">
        <w:rPr>
          <w:rFonts w:ascii="仿宋_GB2312" w:eastAsia="仿宋_GB2312" w:cs="宋体"/>
          <w:sz w:val="24"/>
        </w:rPr>
        <w:t>3</w:t>
      </w:r>
      <w:r w:rsidRPr="001F4A05">
        <w:rPr>
          <w:rFonts w:ascii="仿宋_GB2312" w:eastAsia="仿宋_GB2312" w:cs="宋体" w:hint="eastAsia"/>
          <w:sz w:val="24"/>
        </w:rPr>
        <w:t>人的项目，取消该项目比赛，由组委会提前通知报名参赛单位，可更改参赛项目。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5</w:t>
      </w:r>
      <w:r w:rsidRPr="001F4A05">
        <w:rPr>
          <w:rFonts w:ascii="仿宋_GB2312" w:eastAsia="仿宋_GB2312" w:cs="宋体" w:hint="eastAsia"/>
          <w:sz w:val="24"/>
        </w:rPr>
        <w:t>．每系须设一名领队人员，并将电话与参赛名单一起交至邱老师处。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六、竞赛规则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本次比赛执行中国游泳协会审定的最新《游泳竞赛规则》及中国游泳协会颁发的有关补充规则通知。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每名运动员限报</w:t>
      </w: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项个人项目，同时可兼报接力项目，下午的项目不限。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冒名顶替他人参赛将取消此人比赛成绩，并通报学院处理。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单项录取前八名按</w:t>
      </w:r>
      <w:r w:rsidRPr="001F4A05">
        <w:rPr>
          <w:rFonts w:ascii="仿宋_GB2312" w:eastAsia="仿宋_GB2312" w:cs="宋体"/>
          <w:sz w:val="24"/>
        </w:rPr>
        <w:t>9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7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6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5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4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3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l</w:t>
      </w:r>
      <w:r w:rsidRPr="001F4A05">
        <w:rPr>
          <w:rFonts w:ascii="仿宋_GB2312" w:eastAsia="仿宋_GB2312" w:cs="宋体" w:hint="eastAsia"/>
          <w:sz w:val="24"/>
        </w:rPr>
        <w:t>计分，接力项目录取前八名按</w:t>
      </w:r>
      <w:r w:rsidRPr="001F4A05">
        <w:rPr>
          <w:rFonts w:ascii="仿宋_GB2312" w:eastAsia="仿宋_GB2312" w:cs="宋体"/>
          <w:sz w:val="24"/>
        </w:rPr>
        <w:t>18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14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12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10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8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6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4</w:t>
      </w:r>
      <w:r w:rsidRPr="001F4A05">
        <w:rPr>
          <w:rFonts w:ascii="仿宋_GB2312" w:eastAsia="仿宋_GB2312" w:cs="宋体" w:hint="eastAsia"/>
          <w:sz w:val="24"/>
        </w:rPr>
        <w:t>、</w:t>
      </w: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计分，各系最终名次按该系运动员得分之和排列，积分多者名次列前。若积分相等则以第一名多者名次列前，若仍相等以第二名多者名次列前，依次类推。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友谊第一，比赛第二，活动中请保持良好的文明举止。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b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七、报到须知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1</w:t>
      </w:r>
      <w:r w:rsidRPr="001F4A05">
        <w:rPr>
          <w:rFonts w:ascii="仿宋_GB2312" w:eastAsia="仿宋_GB2312" w:cs="宋体" w:hint="eastAsia"/>
          <w:sz w:val="24"/>
        </w:rPr>
        <w:t>．报到时间：</w:t>
      </w:r>
      <w:r w:rsidRPr="001F4A05">
        <w:rPr>
          <w:rFonts w:ascii="仿宋_GB2312" w:eastAsia="仿宋_GB2312" w:cs="宋体"/>
          <w:sz w:val="24"/>
        </w:rPr>
        <w:t>2015</w:t>
      </w:r>
      <w:r w:rsidRPr="001F4A05">
        <w:rPr>
          <w:rFonts w:ascii="仿宋_GB2312" w:eastAsia="仿宋_GB2312" w:cs="宋体" w:hint="eastAsia"/>
          <w:sz w:val="24"/>
        </w:rPr>
        <w:t>年</w:t>
      </w:r>
      <w:r w:rsidRPr="001F4A05">
        <w:rPr>
          <w:rFonts w:ascii="仿宋_GB2312" w:eastAsia="仿宋_GB2312" w:cs="宋体"/>
          <w:sz w:val="24"/>
        </w:rPr>
        <w:t>10</w:t>
      </w:r>
      <w:r w:rsidRPr="001F4A05">
        <w:rPr>
          <w:rFonts w:ascii="仿宋_GB2312" w:eastAsia="仿宋_GB2312" w:cs="宋体" w:hint="eastAsia"/>
          <w:sz w:val="24"/>
        </w:rPr>
        <w:t>月</w:t>
      </w:r>
      <w:r w:rsidRPr="001F4A05">
        <w:rPr>
          <w:rFonts w:ascii="仿宋_GB2312" w:eastAsia="仿宋_GB2312" w:cs="宋体"/>
          <w:sz w:val="24"/>
        </w:rPr>
        <w:t>18</w:t>
      </w:r>
      <w:r w:rsidRPr="001F4A05">
        <w:rPr>
          <w:rFonts w:ascii="仿宋_GB2312" w:eastAsia="仿宋_GB2312" w:cs="宋体" w:hint="eastAsia"/>
          <w:sz w:val="24"/>
        </w:rPr>
        <w:t>日上午</w:t>
      </w:r>
      <w:r w:rsidRPr="001F4A05">
        <w:rPr>
          <w:rFonts w:ascii="仿宋_GB2312" w:eastAsia="仿宋_GB2312" w:cs="宋体"/>
          <w:sz w:val="24"/>
        </w:rPr>
        <w:t>8</w:t>
      </w:r>
      <w:r w:rsidRPr="001F4A05">
        <w:rPr>
          <w:rFonts w:ascii="仿宋_GB2312" w:eastAsia="仿宋_GB2312" w:cs="宋体" w:hint="eastAsia"/>
          <w:sz w:val="24"/>
        </w:rPr>
        <w:t>：</w:t>
      </w:r>
      <w:r w:rsidRPr="001F4A05">
        <w:rPr>
          <w:rFonts w:ascii="仿宋_GB2312" w:eastAsia="仿宋_GB2312" w:cs="宋体"/>
          <w:sz w:val="24"/>
        </w:rPr>
        <w:t>00</w:t>
      </w:r>
      <w:r w:rsidRPr="001F4A05">
        <w:rPr>
          <w:rFonts w:ascii="仿宋_GB2312" w:eastAsia="仿宋_GB2312" w:cs="宋体" w:hint="eastAsia"/>
          <w:sz w:val="24"/>
        </w:rPr>
        <w:t>分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2</w:t>
      </w:r>
      <w:r w:rsidRPr="001F4A05">
        <w:rPr>
          <w:rFonts w:ascii="仿宋_GB2312" w:eastAsia="仿宋_GB2312" w:cs="宋体" w:hint="eastAsia"/>
          <w:sz w:val="24"/>
        </w:rPr>
        <w:t>．报到地点：集美大学轮机学院。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3</w:t>
      </w:r>
      <w:r w:rsidRPr="001F4A05">
        <w:rPr>
          <w:rFonts w:ascii="仿宋_GB2312" w:eastAsia="仿宋_GB2312" w:cs="宋体" w:hint="eastAsia"/>
          <w:sz w:val="24"/>
        </w:rPr>
        <w:t>．报到须知：运动员请带上身份证及校园卡，并积极配合各个系领队的安排。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4</w:t>
      </w:r>
      <w:r w:rsidRPr="001F4A05">
        <w:rPr>
          <w:rFonts w:ascii="仿宋_GB2312" w:eastAsia="仿宋_GB2312" w:cs="宋体" w:hint="eastAsia"/>
          <w:sz w:val="24"/>
        </w:rPr>
        <w:t>．赛会期间如对参赛运动员资格问题有异议，可向大会资格审查委员会提交领队签字的申诉报告。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5.</w:t>
      </w:r>
      <w:r w:rsidRPr="001F4A05">
        <w:rPr>
          <w:rFonts w:ascii="仿宋_GB2312" w:eastAsia="仿宋_GB2312" w:cs="宋体" w:hint="eastAsia"/>
          <w:sz w:val="24"/>
        </w:rPr>
        <w:t>各系运动员到齐后相应领队到登记处登记签名。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b/>
          <w:sz w:val="24"/>
        </w:rPr>
        <w:t>八、比赛相关人员联系方式：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指导老师：陈立新老师</w:t>
      </w:r>
      <w:r w:rsidRPr="001F4A05"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电话：</w:t>
      </w:r>
      <w:r w:rsidRPr="001F4A05">
        <w:rPr>
          <w:rFonts w:ascii="仿宋_GB2312" w:eastAsia="仿宋_GB2312" w:cs="宋体"/>
          <w:sz w:val="24"/>
        </w:rPr>
        <w:t>13606041383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咨询人员：周博洋</w:t>
      </w:r>
      <w:r w:rsidRPr="001F4A05">
        <w:rPr>
          <w:rFonts w:ascii="仿宋_GB2312" w:eastAsia="仿宋_GB2312" w:cs="宋体"/>
          <w:sz w:val="24"/>
        </w:rPr>
        <w:t xml:space="preserve">  </w:t>
      </w:r>
      <w:r w:rsidRPr="001F4A05">
        <w:rPr>
          <w:rFonts w:ascii="仿宋_GB2312" w:eastAsia="仿宋_GB2312" w:cs="宋体" w:hint="eastAsia"/>
          <w:sz w:val="24"/>
        </w:rPr>
        <w:t>电话：</w:t>
      </w:r>
      <w:r w:rsidRPr="001F4A05">
        <w:rPr>
          <w:rFonts w:ascii="仿宋_GB2312" w:eastAsia="仿宋_GB2312" w:cs="宋体"/>
          <w:sz w:val="24"/>
        </w:rPr>
        <w:t xml:space="preserve">18259227522  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 w:hint="eastAsia"/>
          <w:sz w:val="24"/>
        </w:rPr>
        <w:t>注：规则最终解释权为主办和承办单位。</w:t>
      </w:r>
    </w:p>
    <w:p w:rsidR="00BB014F" w:rsidRPr="001F4A05" w:rsidRDefault="00BB014F" w:rsidP="001F4A05">
      <w:pPr>
        <w:snapToGrid w:val="0"/>
        <w:spacing w:line="360" w:lineRule="auto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 xml:space="preserve">                                   </w:t>
      </w:r>
    </w:p>
    <w:p w:rsidR="00BB014F" w:rsidRPr="001F4A05" w:rsidRDefault="00BB014F" w:rsidP="001F4A05">
      <w:pPr>
        <w:snapToGrid w:val="0"/>
        <w:spacing w:line="400" w:lineRule="exact"/>
        <w:rPr>
          <w:rFonts w:ascii="仿宋_GB2312" w:eastAsia="仿宋_GB2312" w:cs="宋体"/>
          <w:sz w:val="24"/>
        </w:rPr>
      </w:pPr>
    </w:p>
    <w:p w:rsidR="00BB014F" w:rsidRPr="001F4A05" w:rsidRDefault="00BB014F" w:rsidP="001F4A05">
      <w:pPr>
        <w:snapToGrid w:val="0"/>
        <w:spacing w:line="400" w:lineRule="exact"/>
        <w:rPr>
          <w:rFonts w:ascii="仿宋_GB2312" w:eastAsia="仿宋_GB2312" w:cs="宋体"/>
          <w:sz w:val="24"/>
        </w:rPr>
      </w:pPr>
    </w:p>
    <w:p w:rsidR="00BB014F" w:rsidRPr="001F4A05" w:rsidRDefault="00BB014F" w:rsidP="001F4A05">
      <w:pPr>
        <w:snapToGrid w:val="0"/>
        <w:spacing w:line="400" w:lineRule="exact"/>
        <w:rPr>
          <w:rFonts w:ascii="仿宋_GB2312" w:eastAsia="仿宋_GB2312" w:cs="宋体"/>
          <w:sz w:val="24"/>
        </w:rPr>
      </w:pPr>
    </w:p>
    <w:p w:rsidR="00BB014F" w:rsidRPr="00B5524A" w:rsidRDefault="00BB014F" w:rsidP="00B5524A">
      <w:pPr>
        <w:snapToGrid w:val="0"/>
        <w:spacing w:line="400" w:lineRule="exact"/>
        <w:jc w:val="right"/>
        <w:rPr>
          <w:rFonts w:ascii="仿宋_GB2312" w:eastAsia="仿宋_GB2312" w:cs="宋体"/>
          <w:sz w:val="24"/>
        </w:rPr>
      </w:pPr>
      <w:r w:rsidRPr="00B5524A">
        <w:rPr>
          <w:rFonts w:ascii="仿宋_GB2312" w:eastAsia="仿宋_GB2312" w:cs="宋体" w:hint="eastAsia"/>
          <w:sz w:val="24"/>
        </w:rPr>
        <w:t>集美大学诚毅学院体育运动委员会</w:t>
      </w:r>
    </w:p>
    <w:p w:rsidR="00BB014F" w:rsidRDefault="00BB014F" w:rsidP="001F4A05">
      <w:pPr>
        <w:snapToGrid w:val="0"/>
        <w:spacing w:line="400" w:lineRule="exact"/>
        <w:jc w:val="right"/>
        <w:rPr>
          <w:rFonts w:ascii="仿宋_GB2312" w:eastAsia="仿宋_GB2312" w:cs="宋体"/>
          <w:sz w:val="24"/>
        </w:rPr>
      </w:pPr>
      <w:r w:rsidRPr="001F4A05">
        <w:rPr>
          <w:rFonts w:ascii="仿宋_GB2312" w:eastAsia="仿宋_GB2312" w:cs="宋体"/>
          <w:sz w:val="24"/>
        </w:rPr>
        <w:t>2015</w:t>
      </w:r>
      <w:r w:rsidRPr="001F4A05">
        <w:rPr>
          <w:rFonts w:ascii="仿宋_GB2312" w:eastAsia="仿宋_GB2312" w:cs="宋体" w:hint="eastAsia"/>
          <w:sz w:val="24"/>
        </w:rPr>
        <w:t>年</w:t>
      </w:r>
      <w:r w:rsidRPr="001F4A05">
        <w:rPr>
          <w:rFonts w:ascii="仿宋_GB2312" w:eastAsia="仿宋_GB2312" w:cs="宋体"/>
          <w:sz w:val="24"/>
        </w:rPr>
        <w:t>9</w:t>
      </w:r>
      <w:r w:rsidRPr="001F4A05">
        <w:rPr>
          <w:rFonts w:ascii="仿宋_GB2312" w:eastAsia="仿宋_GB2312" w:cs="宋体" w:hint="eastAsia"/>
          <w:sz w:val="24"/>
        </w:rPr>
        <w:t>月</w:t>
      </w:r>
      <w:r w:rsidRPr="001F4A05">
        <w:rPr>
          <w:rFonts w:ascii="仿宋_GB2312" w:eastAsia="仿宋_GB2312" w:cs="宋体"/>
          <w:sz w:val="24"/>
        </w:rPr>
        <w:t>29</w:t>
      </w:r>
      <w:r w:rsidRPr="001F4A05">
        <w:rPr>
          <w:rFonts w:ascii="仿宋_GB2312" w:eastAsia="仿宋_GB2312" w:cs="宋体" w:hint="eastAsia"/>
          <w:sz w:val="24"/>
        </w:rPr>
        <w:t>日</w:t>
      </w:r>
    </w:p>
    <w:p w:rsidR="00BB014F" w:rsidRDefault="00BB014F" w:rsidP="002152FA">
      <w:pPr>
        <w:snapToGrid w:val="0"/>
        <w:spacing w:line="400" w:lineRule="exact"/>
        <w:rPr>
          <w:rFonts w:ascii="仿宋_GB2312" w:eastAsia="仿宋_GB2312" w:cs="宋体"/>
          <w:sz w:val="24"/>
        </w:rPr>
        <w:sectPr w:rsidR="00BB014F" w:rsidSect="00CC3346">
          <w:headerReference w:type="default" r:id="rId7"/>
          <w:pgSz w:w="11906" w:h="16838"/>
          <w:pgMar w:top="1134" w:right="1797" w:bottom="1440" w:left="1797" w:header="851" w:footer="992" w:gutter="0"/>
          <w:cols w:space="425"/>
          <w:docGrid w:type="lines" w:linePitch="312"/>
        </w:sectPr>
      </w:pPr>
    </w:p>
    <w:p w:rsidR="00BB014F" w:rsidRDefault="00BB014F" w:rsidP="002152FA">
      <w:pPr>
        <w:snapToGrid w:val="0"/>
        <w:spacing w:line="400" w:lineRule="exact"/>
        <w:rPr>
          <w:rFonts w:ascii="仿宋_GB2312" w:eastAsia="仿宋_GB2312" w:cs="宋体"/>
          <w:sz w:val="24"/>
        </w:rPr>
      </w:pPr>
    </w:p>
    <w:tbl>
      <w:tblPr>
        <w:tblW w:w="14353" w:type="dxa"/>
        <w:tblLook w:val="0000"/>
      </w:tblPr>
      <w:tblGrid>
        <w:gridCol w:w="2142"/>
        <w:gridCol w:w="1662"/>
        <w:gridCol w:w="2031"/>
        <w:gridCol w:w="2031"/>
        <w:gridCol w:w="2031"/>
        <w:gridCol w:w="2216"/>
        <w:gridCol w:w="2240"/>
      </w:tblGrid>
      <w:tr w:rsidR="00BB014F" w:rsidRPr="002152FA" w:rsidTr="006E2B5A">
        <w:trPr>
          <w:trHeight w:val="334"/>
        </w:trPr>
        <w:tc>
          <w:tcPr>
            <w:tcW w:w="1435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014F" w:rsidRPr="006E2B5A" w:rsidRDefault="00BB014F" w:rsidP="002152FA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 w:rsidRPr="006E2B5A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2015</w:t>
            </w:r>
            <w:r w:rsidRPr="006E2B5A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年集美大学诚毅学院第五届运动会游泳比赛</w:t>
            </w:r>
          </w:p>
        </w:tc>
      </w:tr>
      <w:tr w:rsidR="00BB014F" w:rsidRPr="002152FA" w:rsidTr="006E2B5A">
        <w:trPr>
          <w:trHeight w:val="334"/>
        </w:trPr>
        <w:tc>
          <w:tcPr>
            <w:tcW w:w="1435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系别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    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领队：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      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教练：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    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noWrap/>
            <w:vAlign w:val="center"/>
          </w:tcPr>
          <w:p w:rsidR="00BB014F" w:rsidRDefault="00BB014F" w:rsidP="002152FA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  <w:p w:rsidR="00BB014F" w:rsidRDefault="00BB014F" w:rsidP="002152F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</w:t>
            </w:r>
          </w:p>
          <w:p w:rsidR="00BB014F" w:rsidRPr="002152FA" w:rsidRDefault="00BB014F" w:rsidP="002152FA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男子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自由泳</w:t>
            </w:r>
            <w:r w:rsidRPr="002152FA">
              <w:rPr>
                <w:rFonts w:ascii="宋体" w:hAnsi="宋体" w:cs="宋体"/>
                <w:kern w:val="0"/>
                <w:sz w:val="24"/>
              </w:rPr>
              <w:t>50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男子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自由泳</w:t>
            </w:r>
            <w:r w:rsidRPr="002152FA">
              <w:rPr>
                <w:rFonts w:ascii="宋体" w:hAnsi="宋体" w:cs="宋体"/>
                <w:kern w:val="0"/>
                <w:sz w:val="24"/>
              </w:rPr>
              <w:t>100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男子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蛙泳</w:t>
            </w:r>
            <w:r w:rsidRPr="002152FA">
              <w:rPr>
                <w:rFonts w:ascii="宋体" w:hAnsi="宋体" w:cs="宋体"/>
                <w:kern w:val="0"/>
                <w:sz w:val="24"/>
              </w:rPr>
              <w:t>50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男子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蛙泳</w:t>
            </w:r>
            <w:r w:rsidRPr="002152FA">
              <w:rPr>
                <w:rFonts w:ascii="宋体" w:hAnsi="宋体" w:cs="宋体"/>
                <w:kern w:val="0"/>
                <w:sz w:val="24"/>
              </w:rPr>
              <w:t>100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女子自由泳</w:t>
            </w:r>
            <w:r w:rsidRPr="002152FA">
              <w:rPr>
                <w:rFonts w:ascii="宋体" w:hAnsi="宋体" w:cs="宋体"/>
                <w:kern w:val="0"/>
                <w:sz w:val="24"/>
              </w:rPr>
              <w:t>50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女子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蛙泳</w:t>
            </w:r>
            <w:r w:rsidRPr="002152FA">
              <w:rPr>
                <w:rFonts w:ascii="宋体" w:hAnsi="宋体" w:cs="宋体"/>
                <w:kern w:val="0"/>
                <w:sz w:val="24"/>
              </w:rPr>
              <w:t>50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/>
                <w:kern w:val="0"/>
                <w:sz w:val="24"/>
              </w:rPr>
              <w:t>4*</w:t>
            </w:r>
            <w:r>
              <w:rPr>
                <w:rFonts w:ascii="宋体" w:hAnsi="宋体" w:cs="宋体"/>
                <w:kern w:val="0"/>
                <w:sz w:val="24"/>
              </w:rPr>
              <w:t>50</w:t>
            </w:r>
            <w:r w:rsidRPr="002152FA">
              <w:rPr>
                <w:rFonts w:ascii="宋体" w:hAnsi="宋体" w:cs="宋体" w:hint="eastAsia"/>
                <w:kern w:val="0"/>
                <w:sz w:val="24"/>
              </w:rPr>
              <w:t>米混合泳男女混合接力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4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水中拔河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5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英雄救美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B014F" w:rsidRPr="002152FA" w:rsidTr="006E2B5A">
        <w:trPr>
          <w:trHeight w:val="957"/>
        </w:trPr>
        <w:tc>
          <w:tcPr>
            <w:tcW w:w="1435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014F" w:rsidRPr="002152FA" w:rsidRDefault="00BB014F" w:rsidP="002152FA"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填表人：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      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         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填表日期：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    </w:t>
            </w:r>
            <w:r w:rsidRPr="002152FA"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盖章：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  <w:u w:val="single"/>
              </w:rPr>
              <w:t xml:space="preserve">          </w:t>
            </w:r>
            <w:r w:rsidRPr="002152FA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      </w:t>
            </w:r>
            <w:r w:rsidRPr="002152FA"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</w:p>
        </w:tc>
      </w:tr>
    </w:tbl>
    <w:p w:rsidR="00BB014F" w:rsidRPr="00B9241F" w:rsidRDefault="00BB014F" w:rsidP="00B9241F">
      <w:pPr>
        <w:snapToGrid w:val="0"/>
        <w:spacing w:line="400" w:lineRule="exact"/>
        <w:rPr>
          <w:rFonts w:ascii="仿宋_GB2312" w:eastAsia="仿宋_GB2312" w:cs="宋体"/>
          <w:sz w:val="24"/>
        </w:rPr>
      </w:pPr>
    </w:p>
    <w:sectPr w:rsidR="00BB014F" w:rsidRPr="00B9241F" w:rsidSect="002152FA">
      <w:pgSz w:w="16838" w:h="11906" w:orient="landscape"/>
      <w:pgMar w:top="1797" w:right="1134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14F" w:rsidRDefault="00BB014F" w:rsidP="001673DF">
      <w:r>
        <w:separator/>
      </w:r>
    </w:p>
  </w:endnote>
  <w:endnote w:type="continuationSeparator" w:id="0">
    <w:p w:rsidR="00BB014F" w:rsidRDefault="00BB014F" w:rsidP="0016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14F" w:rsidRDefault="00BB014F" w:rsidP="001673DF">
      <w:r>
        <w:separator/>
      </w:r>
    </w:p>
  </w:footnote>
  <w:footnote w:type="continuationSeparator" w:id="0">
    <w:p w:rsidR="00BB014F" w:rsidRDefault="00BB014F" w:rsidP="00167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14F" w:rsidRDefault="00BB014F" w:rsidP="00306DBE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03EDD"/>
    <w:multiLevelType w:val="hybridMultilevel"/>
    <w:tmpl w:val="5F56D304"/>
    <w:lvl w:ilvl="0" w:tplc="F67E030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66BEDEB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F81021F2">
      <w:start w:val="2015"/>
      <w:numFmt w:val="bullet"/>
      <w:lvlText w:val="＊"/>
      <w:lvlJc w:val="left"/>
      <w:pPr>
        <w:tabs>
          <w:tab w:val="num" w:pos="1200"/>
        </w:tabs>
        <w:ind w:left="1200" w:hanging="36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54618A9"/>
    <w:multiLevelType w:val="hybridMultilevel"/>
    <w:tmpl w:val="BED20E5E"/>
    <w:lvl w:ilvl="0" w:tplc="B528731E">
      <w:start w:val="1"/>
      <w:numFmt w:val="decimal"/>
      <w:lvlText w:val="%1."/>
      <w:lvlJc w:val="left"/>
      <w:pPr>
        <w:ind w:left="1346" w:hanging="8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16" w:hanging="420"/>
      </w:pPr>
      <w:rPr>
        <w:rFonts w:cs="Times New Roman"/>
      </w:rPr>
    </w:lvl>
  </w:abstractNum>
  <w:abstractNum w:abstractNumId="2">
    <w:nsid w:val="528A0DB7"/>
    <w:multiLevelType w:val="singleLevel"/>
    <w:tmpl w:val="528A0DB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5E3BB54"/>
    <w:multiLevelType w:val="singleLevel"/>
    <w:tmpl w:val="55E3BB54"/>
    <w:lvl w:ilvl="0">
      <w:start w:val="1"/>
      <w:numFmt w:val="chineseCounting"/>
      <w:suff w:val="nothing"/>
      <w:lvlText w:val="%1、"/>
      <w:lvlJc w:val="left"/>
      <w:pPr>
        <w:ind w:left="567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3DF"/>
    <w:rsid w:val="00013032"/>
    <w:rsid w:val="000244DF"/>
    <w:rsid w:val="00024A68"/>
    <w:rsid w:val="00037FF2"/>
    <w:rsid w:val="000423C1"/>
    <w:rsid w:val="000431E7"/>
    <w:rsid w:val="00062002"/>
    <w:rsid w:val="00062189"/>
    <w:rsid w:val="00073FF8"/>
    <w:rsid w:val="00082384"/>
    <w:rsid w:val="00084DFF"/>
    <w:rsid w:val="00093D44"/>
    <w:rsid w:val="000A2C8A"/>
    <w:rsid w:val="000B2B39"/>
    <w:rsid w:val="000B50A0"/>
    <w:rsid w:val="000B7FB8"/>
    <w:rsid w:val="000C6C94"/>
    <w:rsid w:val="000D0675"/>
    <w:rsid w:val="000D5519"/>
    <w:rsid w:val="000D6992"/>
    <w:rsid w:val="000E759F"/>
    <w:rsid w:val="000F55CD"/>
    <w:rsid w:val="000F592B"/>
    <w:rsid w:val="001033FB"/>
    <w:rsid w:val="00105503"/>
    <w:rsid w:val="0011018F"/>
    <w:rsid w:val="00110983"/>
    <w:rsid w:val="00112387"/>
    <w:rsid w:val="001127C3"/>
    <w:rsid w:val="00114725"/>
    <w:rsid w:val="00117A66"/>
    <w:rsid w:val="00126BA2"/>
    <w:rsid w:val="00136BD9"/>
    <w:rsid w:val="0014278B"/>
    <w:rsid w:val="00146A17"/>
    <w:rsid w:val="00151EF2"/>
    <w:rsid w:val="0015658C"/>
    <w:rsid w:val="001673DF"/>
    <w:rsid w:val="001677A1"/>
    <w:rsid w:val="00175E79"/>
    <w:rsid w:val="00177C26"/>
    <w:rsid w:val="00180A8C"/>
    <w:rsid w:val="00180D33"/>
    <w:rsid w:val="00190624"/>
    <w:rsid w:val="001A163A"/>
    <w:rsid w:val="001A6492"/>
    <w:rsid w:val="001E5446"/>
    <w:rsid w:val="001F4A05"/>
    <w:rsid w:val="001F7C11"/>
    <w:rsid w:val="00206ACC"/>
    <w:rsid w:val="00210714"/>
    <w:rsid w:val="0021323A"/>
    <w:rsid w:val="002152FA"/>
    <w:rsid w:val="00221F49"/>
    <w:rsid w:val="00234359"/>
    <w:rsid w:val="002344FC"/>
    <w:rsid w:val="00234F3F"/>
    <w:rsid w:val="002403D2"/>
    <w:rsid w:val="00254037"/>
    <w:rsid w:val="00254A32"/>
    <w:rsid w:val="00273EA9"/>
    <w:rsid w:val="00277993"/>
    <w:rsid w:val="00294451"/>
    <w:rsid w:val="002B0844"/>
    <w:rsid w:val="002E0BEB"/>
    <w:rsid w:val="002E3784"/>
    <w:rsid w:val="002E4E7F"/>
    <w:rsid w:val="002F1D1B"/>
    <w:rsid w:val="002F2C99"/>
    <w:rsid w:val="00302E7D"/>
    <w:rsid w:val="00306DBE"/>
    <w:rsid w:val="0031000F"/>
    <w:rsid w:val="00311FAB"/>
    <w:rsid w:val="00320934"/>
    <w:rsid w:val="00335B67"/>
    <w:rsid w:val="00337C88"/>
    <w:rsid w:val="0034346F"/>
    <w:rsid w:val="00344FFD"/>
    <w:rsid w:val="003469C8"/>
    <w:rsid w:val="00355064"/>
    <w:rsid w:val="003753F6"/>
    <w:rsid w:val="00377262"/>
    <w:rsid w:val="003778B5"/>
    <w:rsid w:val="00377B20"/>
    <w:rsid w:val="00381428"/>
    <w:rsid w:val="00386D05"/>
    <w:rsid w:val="00387F57"/>
    <w:rsid w:val="00392CF6"/>
    <w:rsid w:val="00395631"/>
    <w:rsid w:val="0039603A"/>
    <w:rsid w:val="003A6AFC"/>
    <w:rsid w:val="003B1B76"/>
    <w:rsid w:val="003B3AF7"/>
    <w:rsid w:val="003D4865"/>
    <w:rsid w:val="003D5FF0"/>
    <w:rsid w:val="003E103F"/>
    <w:rsid w:val="00430C49"/>
    <w:rsid w:val="00447854"/>
    <w:rsid w:val="004504CC"/>
    <w:rsid w:val="00457411"/>
    <w:rsid w:val="00466614"/>
    <w:rsid w:val="004719A2"/>
    <w:rsid w:val="004739B5"/>
    <w:rsid w:val="00485C01"/>
    <w:rsid w:val="0049105E"/>
    <w:rsid w:val="00492159"/>
    <w:rsid w:val="00497454"/>
    <w:rsid w:val="00497FEA"/>
    <w:rsid w:val="004A7E04"/>
    <w:rsid w:val="004B5F59"/>
    <w:rsid w:val="004C1224"/>
    <w:rsid w:val="004D4CF3"/>
    <w:rsid w:val="004D59BB"/>
    <w:rsid w:val="004D5E43"/>
    <w:rsid w:val="0051181D"/>
    <w:rsid w:val="00513E5E"/>
    <w:rsid w:val="00515069"/>
    <w:rsid w:val="00516062"/>
    <w:rsid w:val="005225EF"/>
    <w:rsid w:val="00524DDE"/>
    <w:rsid w:val="00526480"/>
    <w:rsid w:val="005376B1"/>
    <w:rsid w:val="00541B47"/>
    <w:rsid w:val="00541D54"/>
    <w:rsid w:val="00544C33"/>
    <w:rsid w:val="00544DB5"/>
    <w:rsid w:val="00545789"/>
    <w:rsid w:val="005533BC"/>
    <w:rsid w:val="0056280D"/>
    <w:rsid w:val="00564EBA"/>
    <w:rsid w:val="00572340"/>
    <w:rsid w:val="0057385B"/>
    <w:rsid w:val="005850DF"/>
    <w:rsid w:val="005A44AF"/>
    <w:rsid w:val="005A5C06"/>
    <w:rsid w:val="005B04C7"/>
    <w:rsid w:val="005B6323"/>
    <w:rsid w:val="005C4793"/>
    <w:rsid w:val="005D09C3"/>
    <w:rsid w:val="005D1E37"/>
    <w:rsid w:val="005D3622"/>
    <w:rsid w:val="005D41B5"/>
    <w:rsid w:val="005F37B2"/>
    <w:rsid w:val="005F51C5"/>
    <w:rsid w:val="005F63E4"/>
    <w:rsid w:val="006179C2"/>
    <w:rsid w:val="00622B52"/>
    <w:rsid w:val="00632F50"/>
    <w:rsid w:val="0063619F"/>
    <w:rsid w:val="00636F40"/>
    <w:rsid w:val="0064016C"/>
    <w:rsid w:val="00647C23"/>
    <w:rsid w:val="00684092"/>
    <w:rsid w:val="006A0A20"/>
    <w:rsid w:val="006A2CDB"/>
    <w:rsid w:val="006A3591"/>
    <w:rsid w:val="006B4D57"/>
    <w:rsid w:val="006C63E4"/>
    <w:rsid w:val="006D2418"/>
    <w:rsid w:val="006D539A"/>
    <w:rsid w:val="006E1C38"/>
    <w:rsid w:val="006E2B5A"/>
    <w:rsid w:val="006E327E"/>
    <w:rsid w:val="006E3964"/>
    <w:rsid w:val="006E6260"/>
    <w:rsid w:val="006F13AA"/>
    <w:rsid w:val="00700CD4"/>
    <w:rsid w:val="0070203F"/>
    <w:rsid w:val="007122AF"/>
    <w:rsid w:val="00712A9D"/>
    <w:rsid w:val="00741913"/>
    <w:rsid w:val="00742C14"/>
    <w:rsid w:val="0074511D"/>
    <w:rsid w:val="00747276"/>
    <w:rsid w:val="007712B9"/>
    <w:rsid w:val="007876A6"/>
    <w:rsid w:val="007903DC"/>
    <w:rsid w:val="00790ED3"/>
    <w:rsid w:val="0079128A"/>
    <w:rsid w:val="00795582"/>
    <w:rsid w:val="007A23E0"/>
    <w:rsid w:val="007A643E"/>
    <w:rsid w:val="007B64E1"/>
    <w:rsid w:val="007C39CC"/>
    <w:rsid w:val="007C4B84"/>
    <w:rsid w:val="007C78BF"/>
    <w:rsid w:val="007E578F"/>
    <w:rsid w:val="008050CF"/>
    <w:rsid w:val="00813437"/>
    <w:rsid w:val="00825FCA"/>
    <w:rsid w:val="00830AB3"/>
    <w:rsid w:val="00831265"/>
    <w:rsid w:val="00833CDD"/>
    <w:rsid w:val="00852B9D"/>
    <w:rsid w:val="00855753"/>
    <w:rsid w:val="0085627C"/>
    <w:rsid w:val="00857488"/>
    <w:rsid w:val="00877D39"/>
    <w:rsid w:val="00882E9E"/>
    <w:rsid w:val="00890A68"/>
    <w:rsid w:val="00896F8C"/>
    <w:rsid w:val="00897293"/>
    <w:rsid w:val="008A2B3B"/>
    <w:rsid w:val="008A4FAE"/>
    <w:rsid w:val="008A5A40"/>
    <w:rsid w:val="008B19CA"/>
    <w:rsid w:val="008B1D31"/>
    <w:rsid w:val="008B4C1C"/>
    <w:rsid w:val="008C2157"/>
    <w:rsid w:val="008C689A"/>
    <w:rsid w:val="008D6939"/>
    <w:rsid w:val="008E0916"/>
    <w:rsid w:val="008E1841"/>
    <w:rsid w:val="009060EA"/>
    <w:rsid w:val="0091220D"/>
    <w:rsid w:val="00921F5E"/>
    <w:rsid w:val="009301BF"/>
    <w:rsid w:val="00930DE9"/>
    <w:rsid w:val="009355D7"/>
    <w:rsid w:val="009475DD"/>
    <w:rsid w:val="00950510"/>
    <w:rsid w:val="009547BA"/>
    <w:rsid w:val="00963F21"/>
    <w:rsid w:val="00964541"/>
    <w:rsid w:val="00965FF5"/>
    <w:rsid w:val="00974C20"/>
    <w:rsid w:val="009836B6"/>
    <w:rsid w:val="00987BC7"/>
    <w:rsid w:val="009A08AE"/>
    <w:rsid w:val="009A31BE"/>
    <w:rsid w:val="009B1982"/>
    <w:rsid w:val="009B36EB"/>
    <w:rsid w:val="009C0245"/>
    <w:rsid w:val="009C7F15"/>
    <w:rsid w:val="009E1C76"/>
    <w:rsid w:val="009E25EC"/>
    <w:rsid w:val="009F1B3B"/>
    <w:rsid w:val="00A07D2B"/>
    <w:rsid w:val="00A22338"/>
    <w:rsid w:val="00A27DBC"/>
    <w:rsid w:val="00A3677D"/>
    <w:rsid w:val="00A42F6E"/>
    <w:rsid w:val="00A43B22"/>
    <w:rsid w:val="00A47BEA"/>
    <w:rsid w:val="00A55166"/>
    <w:rsid w:val="00A8160C"/>
    <w:rsid w:val="00AC04D5"/>
    <w:rsid w:val="00AC07C9"/>
    <w:rsid w:val="00AC43D0"/>
    <w:rsid w:val="00AC5C54"/>
    <w:rsid w:val="00AD1C1D"/>
    <w:rsid w:val="00AD1F93"/>
    <w:rsid w:val="00AE5D94"/>
    <w:rsid w:val="00AF5342"/>
    <w:rsid w:val="00AF654A"/>
    <w:rsid w:val="00B113BA"/>
    <w:rsid w:val="00B124FA"/>
    <w:rsid w:val="00B3052F"/>
    <w:rsid w:val="00B4350B"/>
    <w:rsid w:val="00B5524A"/>
    <w:rsid w:val="00B85971"/>
    <w:rsid w:val="00B875E8"/>
    <w:rsid w:val="00B91725"/>
    <w:rsid w:val="00B9241F"/>
    <w:rsid w:val="00B92BD7"/>
    <w:rsid w:val="00B959FD"/>
    <w:rsid w:val="00B95B96"/>
    <w:rsid w:val="00BB014F"/>
    <w:rsid w:val="00BB1A63"/>
    <w:rsid w:val="00BB422B"/>
    <w:rsid w:val="00BC32E8"/>
    <w:rsid w:val="00BC3771"/>
    <w:rsid w:val="00BC4FE3"/>
    <w:rsid w:val="00BC5CF0"/>
    <w:rsid w:val="00BF02CD"/>
    <w:rsid w:val="00BF1072"/>
    <w:rsid w:val="00BF49F7"/>
    <w:rsid w:val="00C024D5"/>
    <w:rsid w:val="00C03455"/>
    <w:rsid w:val="00C053C0"/>
    <w:rsid w:val="00C22459"/>
    <w:rsid w:val="00C4115F"/>
    <w:rsid w:val="00C52F14"/>
    <w:rsid w:val="00C53AF9"/>
    <w:rsid w:val="00C57410"/>
    <w:rsid w:val="00C6102D"/>
    <w:rsid w:val="00C80F39"/>
    <w:rsid w:val="00C83C6A"/>
    <w:rsid w:val="00C86817"/>
    <w:rsid w:val="00C9214E"/>
    <w:rsid w:val="00C9342F"/>
    <w:rsid w:val="00CA44D5"/>
    <w:rsid w:val="00CB2940"/>
    <w:rsid w:val="00CC3346"/>
    <w:rsid w:val="00CC7E63"/>
    <w:rsid w:val="00CD0838"/>
    <w:rsid w:val="00CD5391"/>
    <w:rsid w:val="00CD5C01"/>
    <w:rsid w:val="00CE207F"/>
    <w:rsid w:val="00D036C4"/>
    <w:rsid w:val="00D06339"/>
    <w:rsid w:val="00D1094C"/>
    <w:rsid w:val="00D10CEA"/>
    <w:rsid w:val="00D2293C"/>
    <w:rsid w:val="00D2484C"/>
    <w:rsid w:val="00D3045B"/>
    <w:rsid w:val="00D34E85"/>
    <w:rsid w:val="00D35AB8"/>
    <w:rsid w:val="00D41A96"/>
    <w:rsid w:val="00D466DD"/>
    <w:rsid w:val="00D5212A"/>
    <w:rsid w:val="00D52E8A"/>
    <w:rsid w:val="00D5598B"/>
    <w:rsid w:val="00D55CF1"/>
    <w:rsid w:val="00D63ADB"/>
    <w:rsid w:val="00D731A4"/>
    <w:rsid w:val="00D75759"/>
    <w:rsid w:val="00D7792A"/>
    <w:rsid w:val="00D77AC5"/>
    <w:rsid w:val="00D77AD4"/>
    <w:rsid w:val="00D80CD1"/>
    <w:rsid w:val="00D81293"/>
    <w:rsid w:val="00D96DE5"/>
    <w:rsid w:val="00DA1CAF"/>
    <w:rsid w:val="00DA62E7"/>
    <w:rsid w:val="00DB2886"/>
    <w:rsid w:val="00DB4969"/>
    <w:rsid w:val="00DB6770"/>
    <w:rsid w:val="00DC1092"/>
    <w:rsid w:val="00DD3865"/>
    <w:rsid w:val="00DD7E58"/>
    <w:rsid w:val="00DE3D69"/>
    <w:rsid w:val="00E04AC9"/>
    <w:rsid w:val="00E12E44"/>
    <w:rsid w:val="00E13458"/>
    <w:rsid w:val="00E140BF"/>
    <w:rsid w:val="00E257A2"/>
    <w:rsid w:val="00E41C48"/>
    <w:rsid w:val="00E46C86"/>
    <w:rsid w:val="00E522D4"/>
    <w:rsid w:val="00E5485C"/>
    <w:rsid w:val="00E85B6B"/>
    <w:rsid w:val="00E97848"/>
    <w:rsid w:val="00EA4BD3"/>
    <w:rsid w:val="00EB2BA2"/>
    <w:rsid w:val="00EC1AE4"/>
    <w:rsid w:val="00EC6B99"/>
    <w:rsid w:val="00EC7DF8"/>
    <w:rsid w:val="00ED0358"/>
    <w:rsid w:val="00ED0EE6"/>
    <w:rsid w:val="00ED4913"/>
    <w:rsid w:val="00ED73B2"/>
    <w:rsid w:val="00EF2BC3"/>
    <w:rsid w:val="00F00823"/>
    <w:rsid w:val="00F03262"/>
    <w:rsid w:val="00F06380"/>
    <w:rsid w:val="00F179AD"/>
    <w:rsid w:val="00F21E93"/>
    <w:rsid w:val="00F24740"/>
    <w:rsid w:val="00F3055C"/>
    <w:rsid w:val="00F355F6"/>
    <w:rsid w:val="00F37743"/>
    <w:rsid w:val="00F42F2E"/>
    <w:rsid w:val="00F47531"/>
    <w:rsid w:val="00F54A12"/>
    <w:rsid w:val="00F555B1"/>
    <w:rsid w:val="00F57D96"/>
    <w:rsid w:val="00F645B8"/>
    <w:rsid w:val="00F66A70"/>
    <w:rsid w:val="00F7152B"/>
    <w:rsid w:val="00F724F0"/>
    <w:rsid w:val="00F73193"/>
    <w:rsid w:val="00F875C7"/>
    <w:rsid w:val="00F90BA9"/>
    <w:rsid w:val="00FB24C2"/>
    <w:rsid w:val="00FB4987"/>
    <w:rsid w:val="00FB7282"/>
    <w:rsid w:val="00FD44EB"/>
    <w:rsid w:val="00FE1D09"/>
    <w:rsid w:val="00FE58BE"/>
    <w:rsid w:val="00FF1360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3D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7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673DF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1673D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73DF"/>
    <w:rPr>
      <w:rFonts w:cs="Times New Roman"/>
      <w:sz w:val="18"/>
    </w:rPr>
  </w:style>
  <w:style w:type="character" w:styleId="Hyperlink">
    <w:name w:val="Hyperlink"/>
    <w:basedOn w:val="DefaultParagraphFont"/>
    <w:uiPriority w:val="99"/>
    <w:rsid w:val="001673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D5C0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4"/>
      <w:szCs w:val="14"/>
    </w:rPr>
  </w:style>
  <w:style w:type="paragraph" w:customStyle="1" w:styleId="p0">
    <w:name w:val="p0"/>
    <w:basedOn w:val="Normal"/>
    <w:uiPriority w:val="99"/>
    <w:rsid w:val="003753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564EBA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4EBA"/>
    <w:rPr>
      <w:rFonts w:ascii="Times New Roman" w:hAnsi="Times New Roman" w:cs="Times New Roman"/>
      <w:sz w:val="18"/>
    </w:rPr>
  </w:style>
  <w:style w:type="character" w:styleId="Strong">
    <w:name w:val="Strong"/>
    <w:basedOn w:val="DefaultParagraphFont"/>
    <w:uiPriority w:val="99"/>
    <w:qFormat/>
    <w:locked/>
    <w:rsid w:val="00F54A12"/>
    <w:rPr>
      <w:rFonts w:cs="Times New Roman"/>
      <w:b/>
    </w:rPr>
  </w:style>
  <w:style w:type="paragraph" w:styleId="CommentText">
    <w:name w:val="annotation text"/>
    <w:basedOn w:val="Normal"/>
    <w:link w:val="CommentTextChar"/>
    <w:uiPriority w:val="99"/>
    <w:semiHidden/>
    <w:rsid w:val="002403D2"/>
    <w:pPr>
      <w:jc w:val="left"/>
    </w:pPr>
    <w:rPr>
      <w:kern w:val="0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403D2"/>
    <w:rPr>
      <w:rFonts w:ascii="Times New Roman" w:hAnsi="Times New Roman" w:cs="Times New Roman"/>
      <w:sz w:val="24"/>
    </w:rPr>
  </w:style>
  <w:style w:type="character" w:styleId="Emphasis">
    <w:name w:val="Emphasis"/>
    <w:basedOn w:val="DefaultParagraphFont"/>
    <w:uiPriority w:val="99"/>
    <w:qFormat/>
    <w:locked/>
    <w:rsid w:val="00965FF5"/>
    <w:rPr>
      <w:rFonts w:cs="Times New Roman"/>
      <w:i/>
    </w:rPr>
  </w:style>
  <w:style w:type="paragraph" w:styleId="Date">
    <w:name w:val="Date"/>
    <w:basedOn w:val="Normal"/>
    <w:next w:val="Normal"/>
    <w:link w:val="DateChar"/>
    <w:uiPriority w:val="99"/>
    <w:rsid w:val="00B9241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5A5C0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B9241F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77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79590">
                  <w:marLeft w:val="0"/>
                  <w:marRight w:val="0"/>
                  <w:marTop w:val="75"/>
                  <w:marBottom w:val="75"/>
                  <w:divBdr>
                    <w:top w:val="single" w:sz="6" w:space="8" w:color="7FB1E2"/>
                    <w:left w:val="single" w:sz="6" w:space="0" w:color="7FB1E2"/>
                    <w:bottom w:val="single" w:sz="6" w:space="8" w:color="7FB1E2"/>
                    <w:right w:val="single" w:sz="6" w:space="0" w:color="7FB1E2"/>
                  </w:divBdr>
                  <w:divsChild>
                    <w:div w:id="11457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7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79593">
                  <w:marLeft w:val="0"/>
                  <w:marRight w:val="0"/>
                  <w:marTop w:val="75"/>
                  <w:marBottom w:val="75"/>
                  <w:divBdr>
                    <w:top w:val="single" w:sz="6" w:space="8" w:color="7FB1E2"/>
                    <w:left w:val="single" w:sz="6" w:space="0" w:color="7FB1E2"/>
                    <w:bottom w:val="single" w:sz="6" w:space="8" w:color="7FB1E2"/>
                    <w:right w:val="single" w:sz="6" w:space="0" w:color="7FB1E2"/>
                  </w:divBdr>
                  <w:divsChild>
                    <w:div w:id="114577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7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223</Words>
  <Characters>1277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2015年诚毅学院水上运动会竞赛规程</dc:title>
  <dc:subject/>
  <dc:creator>Administrator</dc:creator>
  <cp:keywords/>
  <dc:description/>
  <cp:lastModifiedBy>诚毅学院公体教学部</cp:lastModifiedBy>
  <cp:revision>13</cp:revision>
  <cp:lastPrinted>2014-09-16T08:14:00Z</cp:lastPrinted>
  <dcterms:created xsi:type="dcterms:W3CDTF">2015-09-29T07:52:00Z</dcterms:created>
  <dcterms:modified xsi:type="dcterms:W3CDTF">2015-09-30T08:04:00Z</dcterms:modified>
</cp:coreProperties>
</file>